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222CBB49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2932EFF8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2919B038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598A1FDF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22F58B73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40F381A9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58C203CA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26183C98" w14:textId="4C44DA0D" w:rsidR="00695B61" w:rsidRPr="00926D46" w:rsidRDefault="00977B87" w:rsidP="00054FC2">
      <w:pPr>
        <w:spacing w:line="235" w:lineRule="auto"/>
        <w:ind w:right="5101" w:firstLine="0"/>
        <w:rPr>
          <w:rFonts w:cs="Times New Roman"/>
          <w:szCs w:val="28"/>
        </w:rPr>
      </w:pPr>
      <w:r w:rsidRPr="00926D46">
        <w:rPr>
          <w:rFonts w:cs="Times New Roman"/>
          <w:szCs w:val="28"/>
        </w:rPr>
        <w:fldChar w:fldCharType="begin"/>
      </w:r>
      <w:r w:rsidRPr="004A2874">
        <w:rPr>
          <w:rFonts w:cs="Times New Roman"/>
          <w:szCs w:val="28"/>
        </w:rPr>
        <w:instrText xml:space="preserve"> DOCPROPERTY "Содержание" \* MERGEFORMAT </w:instrText>
      </w:r>
      <w:r w:rsidRPr="00926D46">
        <w:rPr>
          <w:rFonts w:cs="Times New Roman"/>
          <w:szCs w:val="28"/>
        </w:rPr>
        <w:fldChar w:fldCharType="separate"/>
      </w:r>
      <w:r w:rsidR="007718D6" w:rsidRPr="00926D46">
        <w:rPr>
          <w:rFonts w:cs="Times New Roman"/>
          <w:szCs w:val="28"/>
        </w:rPr>
        <w:t>О внесении изменений в приказ департамента информатизации и</w:t>
      </w:r>
      <w:r w:rsidR="00E27E27" w:rsidRPr="00926D46">
        <w:rPr>
          <w:rFonts w:cs="Times New Roman"/>
          <w:szCs w:val="28"/>
        </w:rPr>
        <w:t> </w:t>
      </w:r>
      <w:r w:rsidR="007718D6" w:rsidRPr="00926D46">
        <w:rPr>
          <w:rFonts w:cs="Times New Roman"/>
          <w:szCs w:val="28"/>
        </w:rPr>
        <w:t>связи Ярославской области от</w:t>
      </w:r>
      <w:r w:rsidR="00E27E27" w:rsidRPr="00926D46">
        <w:rPr>
          <w:rFonts w:cs="Times New Roman"/>
          <w:szCs w:val="28"/>
        </w:rPr>
        <w:t> </w:t>
      </w:r>
      <w:r w:rsidR="00EC6193">
        <w:rPr>
          <w:rFonts w:cs="Times New Roman"/>
          <w:szCs w:val="28"/>
        </w:rPr>
        <w:t>10</w:t>
      </w:r>
      <w:r w:rsidR="007718D6" w:rsidRPr="00926D46">
        <w:rPr>
          <w:rFonts w:cs="Times New Roman"/>
          <w:szCs w:val="28"/>
        </w:rPr>
        <w:t>.</w:t>
      </w:r>
      <w:r w:rsidR="00EC6193">
        <w:rPr>
          <w:rFonts w:cs="Times New Roman"/>
          <w:szCs w:val="28"/>
        </w:rPr>
        <w:t>12</w:t>
      </w:r>
      <w:r w:rsidR="007718D6" w:rsidRPr="00926D46">
        <w:rPr>
          <w:rFonts w:cs="Times New Roman"/>
          <w:szCs w:val="28"/>
        </w:rPr>
        <w:t>.20</w:t>
      </w:r>
      <w:r w:rsidR="00EC6193">
        <w:rPr>
          <w:rFonts w:cs="Times New Roman"/>
          <w:szCs w:val="28"/>
        </w:rPr>
        <w:t>20</w:t>
      </w:r>
      <w:r w:rsidR="007718D6" w:rsidRPr="00926D46">
        <w:rPr>
          <w:rFonts w:cs="Times New Roman"/>
          <w:szCs w:val="28"/>
        </w:rPr>
        <w:t xml:space="preserve"> № </w:t>
      </w:r>
      <w:r w:rsidR="00EC6193">
        <w:rPr>
          <w:rFonts w:cs="Times New Roman"/>
          <w:szCs w:val="28"/>
        </w:rPr>
        <w:t>155</w:t>
      </w:r>
      <w:r w:rsidRPr="00926D46">
        <w:rPr>
          <w:rFonts w:cs="Times New Roman"/>
          <w:szCs w:val="28"/>
        </w:rPr>
        <w:fldChar w:fldCharType="end"/>
      </w:r>
    </w:p>
    <w:p w14:paraId="0AD94F64" w14:textId="77777777" w:rsidR="00695B61" w:rsidRPr="00173913" w:rsidRDefault="00695B61" w:rsidP="00054FC2">
      <w:pPr>
        <w:spacing w:line="235" w:lineRule="auto"/>
        <w:ind w:right="-2"/>
        <w:jc w:val="both"/>
        <w:rPr>
          <w:rFonts w:cs="Times New Roman"/>
          <w:spacing w:val="-6"/>
          <w:szCs w:val="28"/>
        </w:rPr>
      </w:pPr>
    </w:p>
    <w:p w14:paraId="4DC75D55" w14:textId="77777777" w:rsidR="00695B61" w:rsidRPr="00173913" w:rsidRDefault="00695B61" w:rsidP="00054FC2">
      <w:pPr>
        <w:spacing w:line="235" w:lineRule="auto"/>
        <w:ind w:right="-2"/>
        <w:jc w:val="both"/>
        <w:rPr>
          <w:rFonts w:cs="Times New Roman"/>
          <w:spacing w:val="-6"/>
          <w:szCs w:val="28"/>
        </w:rPr>
      </w:pPr>
    </w:p>
    <w:p w14:paraId="745473F2" w14:textId="77777777" w:rsidR="00695B61" w:rsidRPr="00173913" w:rsidRDefault="009A60E9" w:rsidP="00054FC2">
      <w:pPr>
        <w:spacing w:line="235" w:lineRule="auto"/>
        <w:ind w:firstLine="0"/>
        <w:jc w:val="both"/>
        <w:rPr>
          <w:rFonts w:cs="Times New Roman"/>
          <w:spacing w:val="-6"/>
          <w:szCs w:val="28"/>
        </w:rPr>
      </w:pPr>
      <w:r w:rsidRPr="00000A99">
        <w:rPr>
          <w:rFonts w:eastAsia="Calibri" w:cs="Times New Roman"/>
          <w:szCs w:val="28"/>
        </w:rPr>
        <w:t>МИНИСТЕРСТВО ЦИФРОВОГО РАЗВИТИЯ ЯРОСЛАВСКОЙ ОБЛАСТИ ПРИКАЗЫВАЕТ:</w:t>
      </w:r>
    </w:p>
    <w:p w14:paraId="66F10498" w14:textId="52C60ACA" w:rsidR="007718D6" w:rsidRDefault="007718D6" w:rsidP="00F76C34">
      <w:pPr>
        <w:spacing w:line="235" w:lineRule="auto"/>
        <w:jc w:val="both"/>
        <w:rPr>
          <w:rFonts w:eastAsia="Calibri" w:cs="Times New Roman"/>
          <w:spacing w:val="-6"/>
          <w:szCs w:val="28"/>
        </w:rPr>
      </w:pPr>
      <w:r w:rsidRPr="00173913">
        <w:rPr>
          <w:rFonts w:eastAsia="Calibri" w:cs="Times New Roman"/>
          <w:spacing w:val="-6"/>
          <w:szCs w:val="28"/>
        </w:rPr>
        <w:t>1. Внести в</w:t>
      </w:r>
      <w:r w:rsidRPr="00173913">
        <w:rPr>
          <w:rFonts w:cs="Times New Roman"/>
          <w:spacing w:val="-6"/>
          <w:szCs w:val="28"/>
        </w:rPr>
        <w:t xml:space="preserve"> </w:t>
      </w:r>
      <w:r w:rsidRPr="00173913">
        <w:rPr>
          <w:rFonts w:eastAsia="Calibri" w:cs="Times New Roman"/>
          <w:spacing w:val="-6"/>
          <w:szCs w:val="28"/>
        </w:rPr>
        <w:t xml:space="preserve">приказ департамента информатизации и связи Ярославской области от </w:t>
      </w:r>
      <w:r w:rsidR="00A9116A">
        <w:rPr>
          <w:rFonts w:eastAsia="Calibri" w:cs="Times New Roman"/>
          <w:spacing w:val="-6"/>
          <w:szCs w:val="28"/>
        </w:rPr>
        <w:t>10</w:t>
      </w:r>
      <w:r w:rsidRPr="00173913">
        <w:rPr>
          <w:rFonts w:eastAsia="Calibri" w:cs="Times New Roman"/>
          <w:spacing w:val="-6"/>
          <w:szCs w:val="28"/>
        </w:rPr>
        <w:t>.</w:t>
      </w:r>
      <w:r w:rsidR="00A9116A">
        <w:rPr>
          <w:rFonts w:eastAsia="Calibri" w:cs="Times New Roman"/>
          <w:spacing w:val="-6"/>
          <w:szCs w:val="28"/>
        </w:rPr>
        <w:t>12</w:t>
      </w:r>
      <w:r w:rsidRPr="00173913">
        <w:rPr>
          <w:rFonts w:eastAsia="Calibri" w:cs="Times New Roman"/>
          <w:spacing w:val="-6"/>
          <w:szCs w:val="28"/>
        </w:rPr>
        <w:t>.20</w:t>
      </w:r>
      <w:r w:rsidR="00A9116A">
        <w:rPr>
          <w:rFonts w:eastAsia="Calibri" w:cs="Times New Roman"/>
          <w:spacing w:val="-6"/>
          <w:szCs w:val="28"/>
        </w:rPr>
        <w:t>20</w:t>
      </w:r>
      <w:r w:rsidRPr="00173913">
        <w:rPr>
          <w:rFonts w:eastAsia="Calibri" w:cs="Times New Roman"/>
          <w:spacing w:val="-6"/>
          <w:szCs w:val="28"/>
        </w:rPr>
        <w:t xml:space="preserve"> № </w:t>
      </w:r>
      <w:r w:rsidR="00A9116A">
        <w:rPr>
          <w:rFonts w:eastAsia="Calibri" w:cs="Times New Roman"/>
          <w:spacing w:val="-6"/>
          <w:szCs w:val="28"/>
        </w:rPr>
        <w:t>155</w:t>
      </w:r>
      <w:r w:rsidR="00F76C34">
        <w:rPr>
          <w:rFonts w:eastAsia="Calibri" w:cs="Times New Roman"/>
          <w:spacing w:val="-6"/>
          <w:szCs w:val="28"/>
        </w:rPr>
        <w:t xml:space="preserve"> </w:t>
      </w:r>
      <w:r w:rsidRPr="00173913">
        <w:rPr>
          <w:rFonts w:eastAsia="Calibri" w:cs="Times New Roman"/>
          <w:spacing w:val="-6"/>
          <w:szCs w:val="28"/>
        </w:rPr>
        <w:t>«</w:t>
      </w:r>
      <w:r w:rsidR="00A9116A" w:rsidRPr="00A9116A">
        <w:rPr>
          <w:rFonts w:eastAsiaTheme="minorHAnsi" w:cs="Times New Roman"/>
          <w:szCs w:val="28"/>
        </w:rPr>
        <w:t>Об утверждении перечня должностей государственной гражданской службы Ярославской области в департаменте информатизации и связи Ярославской области</w:t>
      </w:r>
      <w:r w:rsidRPr="00173913">
        <w:rPr>
          <w:rFonts w:eastAsia="Calibri" w:cs="Times New Roman"/>
          <w:spacing w:val="-6"/>
          <w:szCs w:val="28"/>
        </w:rPr>
        <w:t>» следующие изменения:</w:t>
      </w:r>
      <w:r w:rsidR="00A9116A">
        <w:rPr>
          <w:rFonts w:eastAsia="Calibri" w:cs="Times New Roman"/>
          <w:spacing w:val="-6"/>
          <w:szCs w:val="28"/>
        </w:rPr>
        <w:t xml:space="preserve"> </w:t>
      </w:r>
    </w:p>
    <w:p w14:paraId="474A3AD2" w14:textId="12BE25A4" w:rsidR="00135765" w:rsidRDefault="00135765" w:rsidP="00135765">
      <w:pPr>
        <w:jc w:val="both"/>
        <w:rPr>
          <w:rFonts w:cs="Times New Roman"/>
          <w:szCs w:val="28"/>
        </w:rPr>
      </w:pPr>
      <w:r w:rsidRPr="00E27E27">
        <w:rPr>
          <w:rFonts w:cs="Times New Roman"/>
          <w:spacing w:val="-4"/>
          <w:szCs w:val="28"/>
        </w:rPr>
        <w:t>1.1. В заголовке</w:t>
      </w:r>
      <w:r w:rsidR="00E27E27" w:rsidRPr="00E27E27">
        <w:rPr>
          <w:rFonts w:cs="Times New Roman"/>
          <w:spacing w:val="-4"/>
          <w:szCs w:val="28"/>
        </w:rPr>
        <w:t>, пункте 1</w:t>
      </w:r>
      <w:r w:rsidRPr="00E27E27">
        <w:rPr>
          <w:rFonts w:cs="Times New Roman"/>
          <w:spacing w:val="-4"/>
          <w:szCs w:val="28"/>
        </w:rPr>
        <w:t xml:space="preserve"> слова «департамент</w:t>
      </w:r>
      <w:r w:rsidR="00E81CF4">
        <w:rPr>
          <w:rFonts w:cs="Times New Roman"/>
          <w:spacing w:val="-4"/>
          <w:szCs w:val="28"/>
        </w:rPr>
        <w:t>е</w:t>
      </w:r>
      <w:r w:rsidRPr="00E27E27">
        <w:rPr>
          <w:rFonts w:cs="Times New Roman"/>
          <w:spacing w:val="-4"/>
          <w:szCs w:val="28"/>
        </w:rPr>
        <w:t xml:space="preserve"> информатизации и связи»</w:t>
      </w:r>
      <w:r>
        <w:rPr>
          <w:rFonts w:cs="Times New Roman"/>
          <w:szCs w:val="28"/>
        </w:rPr>
        <w:t xml:space="preserve"> заменить словами «</w:t>
      </w:r>
      <w:r w:rsidRPr="002A1014">
        <w:t>министерств</w:t>
      </w:r>
      <w:r w:rsidR="00E81CF4">
        <w:t>е</w:t>
      </w:r>
      <w:r w:rsidRPr="002A1014">
        <w:t xml:space="preserve"> цифрового развития</w:t>
      </w:r>
      <w:r>
        <w:t>».</w:t>
      </w:r>
    </w:p>
    <w:p w14:paraId="3349189E" w14:textId="6AE7C8E5" w:rsidR="00166992" w:rsidRDefault="00135765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0F5CD2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. </w:t>
      </w:r>
      <w:r w:rsidR="00166992">
        <w:rPr>
          <w:rFonts w:cs="Times New Roman"/>
          <w:szCs w:val="28"/>
        </w:rPr>
        <w:t>П</w:t>
      </w:r>
      <w:r w:rsidR="00166992" w:rsidRPr="00166992">
        <w:rPr>
          <w:rFonts w:eastAsiaTheme="minorHAnsi" w:cs="Times New Roman"/>
          <w:szCs w:val="28"/>
        </w:rPr>
        <w:t>еречень должностей государственной гражданской службы Ярославской области в департаменте информатизации и связи Ярославской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не проводится</w:t>
      </w:r>
      <w:r w:rsidR="00146DB8">
        <w:rPr>
          <w:rFonts w:cs="Times New Roman"/>
          <w:szCs w:val="28"/>
        </w:rPr>
        <w:t xml:space="preserve">, </w:t>
      </w:r>
      <w:r w:rsidR="00E27E27">
        <w:rPr>
          <w:rFonts w:cs="Times New Roman"/>
          <w:szCs w:val="28"/>
        </w:rPr>
        <w:t>утвержденн</w:t>
      </w:r>
      <w:r w:rsidR="00166992">
        <w:rPr>
          <w:rFonts w:cs="Times New Roman"/>
          <w:szCs w:val="28"/>
        </w:rPr>
        <w:t>ый</w:t>
      </w:r>
      <w:r w:rsidR="00E27E27" w:rsidRPr="00E50F25">
        <w:rPr>
          <w:rFonts w:cs="Times New Roman"/>
          <w:szCs w:val="28"/>
        </w:rPr>
        <w:t xml:space="preserve"> </w:t>
      </w:r>
      <w:r w:rsidR="00146DB8">
        <w:rPr>
          <w:rFonts w:cs="Times New Roman"/>
          <w:szCs w:val="28"/>
        </w:rPr>
        <w:t>приказом</w:t>
      </w:r>
      <w:r w:rsidR="00DF73B7">
        <w:rPr>
          <w:rFonts w:cs="Times New Roman"/>
          <w:szCs w:val="28"/>
        </w:rPr>
        <w:t>, изложить в новой редакции (прилагается).</w:t>
      </w:r>
    </w:p>
    <w:p w14:paraId="27A90348" w14:textId="6D28CF8D" w:rsidR="00695B61" w:rsidRDefault="007718D6" w:rsidP="00054FC2">
      <w:pPr>
        <w:spacing w:line="235" w:lineRule="auto"/>
        <w:jc w:val="both"/>
        <w:rPr>
          <w:rFonts w:eastAsiaTheme="minorHAnsi" w:cs="Times New Roman"/>
          <w:spacing w:val="-6"/>
          <w:szCs w:val="28"/>
        </w:rPr>
      </w:pPr>
      <w:r w:rsidRPr="00173913">
        <w:rPr>
          <w:rFonts w:eastAsia="Calibri" w:cs="Times New Roman"/>
          <w:spacing w:val="-6"/>
          <w:szCs w:val="28"/>
        </w:rPr>
        <w:t xml:space="preserve">2. </w:t>
      </w:r>
      <w:r w:rsidR="00A35F69" w:rsidRPr="00000A99">
        <w:rPr>
          <w:rFonts w:cs="Times New Roman"/>
          <w:szCs w:val="28"/>
        </w:rPr>
        <w:t>Приказ вступает в силу с момента подписания</w:t>
      </w:r>
      <w:r w:rsidR="00A35F69">
        <w:rPr>
          <w:rFonts w:cs="Times New Roman"/>
          <w:szCs w:val="28"/>
        </w:rPr>
        <w:t>.</w:t>
      </w:r>
      <w:bookmarkStart w:id="0" w:name="_GoBack"/>
      <w:bookmarkEnd w:id="0"/>
    </w:p>
    <w:p w14:paraId="19EFAA37" w14:textId="77777777" w:rsidR="000431BA" w:rsidRDefault="000431BA" w:rsidP="000431BA">
      <w:pPr>
        <w:spacing w:line="235" w:lineRule="auto"/>
        <w:ind w:firstLine="0"/>
        <w:jc w:val="both"/>
        <w:rPr>
          <w:rFonts w:eastAsiaTheme="minorHAnsi" w:cs="Times New Roman"/>
          <w:spacing w:val="-6"/>
          <w:szCs w:val="28"/>
        </w:rPr>
      </w:pPr>
    </w:p>
    <w:p w14:paraId="1A61B748" w14:textId="77777777" w:rsidR="0026284B" w:rsidRDefault="0026284B" w:rsidP="000431BA">
      <w:pPr>
        <w:spacing w:line="235" w:lineRule="auto"/>
        <w:ind w:firstLine="0"/>
        <w:jc w:val="both"/>
        <w:rPr>
          <w:rFonts w:eastAsiaTheme="minorHAnsi" w:cs="Times New Roman"/>
          <w:spacing w:val="-6"/>
          <w:szCs w:val="28"/>
        </w:rPr>
      </w:pPr>
    </w:p>
    <w:p w14:paraId="31C0FA95" w14:textId="77777777" w:rsidR="000431BA" w:rsidRDefault="000431BA" w:rsidP="000431BA">
      <w:pPr>
        <w:spacing w:line="235" w:lineRule="auto"/>
        <w:ind w:firstLine="0"/>
        <w:jc w:val="both"/>
        <w:rPr>
          <w:rFonts w:eastAsiaTheme="minorHAnsi" w:cs="Times New Roman"/>
          <w:spacing w:val="-6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431BA" w14:paraId="247E588D" w14:textId="77777777" w:rsidTr="00456CC4">
        <w:tc>
          <w:tcPr>
            <w:tcW w:w="4785" w:type="dxa"/>
          </w:tcPr>
          <w:p w14:paraId="5359ED29" w14:textId="77777777" w:rsidR="000431BA" w:rsidRDefault="000431BA" w:rsidP="00456CC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Министр цифрового развития</w:t>
            </w:r>
          </w:p>
          <w:p w14:paraId="3BEC1F3A" w14:textId="77777777" w:rsidR="000431BA" w:rsidRDefault="000431BA" w:rsidP="00456CC4">
            <w:pPr>
              <w:ind w:firstLine="0"/>
            </w:pPr>
            <w:r>
              <w:rPr>
                <w:rFonts w:cs="Times New Roman"/>
                <w:szCs w:val="28"/>
              </w:rPr>
              <w:t>Ярославской области</w:t>
            </w:r>
            <w:r>
              <w:t xml:space="preserve"> </w:t>
            </w:r>
          </w:p>
        </w:tc>
        <w:tc>
          <w:tcPr>
            <w:tcW w:w="4786" w:type="dxa"/>
            <w:vAlign w:val="bottom"/>
          </w:tcPr>
          <w:p w14:paraId="6C76CC09" w14:textId="77777777" w:rsidR="000431BA" w:rsidRDefault="000431BA" w:rsidP="00456CC4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t>А.А. Королёв</w:t>
            </w:r>
            <w:r>
              <w:t xml:space="preserve"> </w:t>
            </w:r>
          </w:p>
        </w:tc>
      </w:tr>
    </w:tbl>
    <w:p w14:paraId="1E17E6A0" w14:textId="77777777" w:rsidR="000431BA" w:rsidRPr="00173913" w:rsidRDefault="000431BA" w:rsidP="000431BA">
      <w:pPr>
        <w:spacing w:line="235" w:lineRule="auto"/>
        <w:ind w:firstLine="0"/>
        <w:jc w:val="both"/>
        <w:rPr>
          <w:rFonts w:cs="Times New Roman"/>
          <w:spacing w:val="-6"/>
          <w:szCs w:val="28"/>
        </w:rPr>
      </w:pPr>
    </w:p>
    <w:p w14:paraId="15F753F5" w14:textId="77777777" w:rsidR="00695B61" w:rsidRPr="00173913" w:rsidRDefault="00695B61" w:rsidP="00054FC2">
      <w:pPr>
        <w:spacing w:line="235" w:lineRule="auto"/>
        <w:jc w:val="both"/>
        <w:rPr>
          <w:rFonts w:cs="Times New Roman"/>
          <w:spacing w:val="-6"/>
          <w:szCs w:val="28"/>
        </w:rPr>
      </w:pPr>
    </w:p>
    <w:p w14:paraId="4C5C8A96" w14:textId="77777777" w:rsidR="00054FC2" w:rsidRPr="00173913" w:rsidRDefault="00054FC2" w:rsidP="00054FC2">
      <w:pPr>
        <w:spacing w:line="235" w:lineRule="auto"/>
        <w:jc w:val="both"/>
        <w:rPr>
          <w:rFonts w:cs="Times New Roman"/>
          <w:spacing w:val="-6"/>
          <w:szCs w:val="28"/>
        </w:rPr>
      </w:pPr>
    </w:p>
    <w:sectPr w:rsidR="00054FC2" w:rsidRPr="00173913" w:rsidSect="00DF6452">
      <w:headerReference w:type="default" r:id="rId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5D28E" w14:textId="77777777" w:rsidR="00BC755D" w:rsidRDefault="00BC755D">
      <w:r>
        <w:separator/>
      </w:r>
    </w:p>
  </w:endnote>
  <w:endnote w:type="continuationSeparator" w:id="0">
    <w:p w14:paraId="7AA91AF5" w14:textId="77777777" w:rsidR="00BC755D" w:rsidRDefault="00BC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03162" w14:textId="77777777" w:rsidR="00BC755D" w:rsidRDefault="00BC755D">
      <w:r>
        <w:separator/>
      </w:r>
    </w:p>
  </w:footnote>
  <w:footnote w:type="continuationSeparator" w:id="0">
    <w:p w14:paraId="54B093EE" w14:textId="77777777" w:rsidR="00BC755D" w:rsidRDefault="00BC7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5D899" w14:textId="0F4307A8" w:rsidR="006A65CC" w:rsidRPr="00501D9C" w:rsidRDefault="001B3AD5" w:rsidP="008465CD">
    <w:pPr>
      <w:pStyle w:val="a8"/>
      <w:tabs>
        <w:tab w:val="clear" w:pos="9355"/>
        <w:tab w:val="right" w:pos="9214"/>
      </w:tabs>
      <w:ind w:firstLine="0"/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43A8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31BA"/>
    <w:rsid w:val="00054FC2"/>
    <w:rsid w:val="00065B9F"/>
    <w:rsid w:val="000728C8"/>
    <w:rsid w:val="000B1BB0"/>
    <w:rsid w:val="000B7535"/>
    <w:rsid w:val="000C246A"/>
    <w:rsid w:val="000D2197"/>
    <w:rsid w:val="000E4AC7"/>
    <w:rsid w:val="000F5243"/>
    <w:rsid w:val="000F5CD2"/>
    <w:rsid w:val="00135765"/>
    <w:rsid w:val="00146DB8"/>
    <w:rsid w:val="00166992"/>
    <w:rsid w:val="00167C05"/>
    <w:rsid w:val="00173913"/>
    <w:rsid w:val="00180848"/>
    <w:rsid w:val="00185E93"/>
    <w:rsid w:val="001A1989"/>
    <w:rsid w:val="001B3AD5"/>
    <w:rsid w:val="001C78DA"/>
    <w:rsid w:val="001E12D4"/>
    <w:rsid w:val="00216345"/>
    <w:rsid w:val="00220FC4"/>
    <w:rsid w:val="002254AC"/>
    <w:rsid w:val="002306C4"/>
    <w:rsid w:val="00245805"/>
    <w:rsid w:val="00253984"/>
    <w:rsid w:val="0026284B"/>
    <w:rsid w:val="00264B96"/>
    <w:rsid w:val="002743FF"/>
    <w:rsid w:val="002D4D17"/>
    <w:rsid w:val="00321E24"/>
    <w:rsid w:val="0032292E"/>
    <w:rsid w:val="00346FA0"/>
    <w:rsid w:val="00390064"/>
    <w:rsid w:val="003A2DCC"/>
    <w:rsid w:val="003D1E8D"/>
    <w:rsid w:val="003D366C"/>
    <w:rsid w:val="0040656C"/>
    <w:rsid w:val="00406616"/>
    <w:rsid w:val="0043223D"/>
    <w:rsid w:val="00432FA6"/>
    <w:rsid w:val="00442683"/>
    <w:rsid w:val="004872CC"/>
    <w:rsid w:val="004A2874"/>
    <w:rsid w:val="004D7BFF"/>
    <w:rsid w:val="004F4741"/>
    <w:rsid w:val="004F4E3D"/>
    <w:rsid w:val="0050004F"/>
    <w:rsid w:val="00551284"/>
    <w:rsid w:val="00591291"/>
    <w:rsid w:val="005E2A30"/>
    <w:rsid w:val="006077CE"/>
    <w:rsid w:val="006304E3"/>
    <w:rsid w:val="00635DEC"/>
    <w:rsid w:val="00695B61"/>
    <w:rsid w:val="006A325C"/>
    <w:rsid w:val="006A613B"/>
    <w:rsid w:val="006B0312"/>
    <w:rsid w:val="006F1BDF"/>
    <w:rsid w:val="00733827"/>
    <w:rsid w:val="00734061"/>
    <w:rsid w:val="00741F4F"/>
    <w:rsid w:val="007718D6"/>
    <w:rsid w:val="007D0369"/>
    <w:rsid w:val="007D4DC8"/>
    <w:rsid w:val="00825957"/>
    <w:rsid w:val="008425B5"/>
    <w:rsid w:val="008465CD"/>
    <w:rsid w:val="00851CC3"/>
    <w:rsid w:val="00851E12"/>
    <w:rsid w:val="00874CB6"/>
    <w:rsid w:val="00875145"/>
    <w:rsid w:val="008F0E52"/>
    <w:rsid w:val="008F450B"/>
    <w:rsid w:val="008F79C3"/>
    <w:rsid w:val="00926D46"/>
    <w:rsid w:val="00945756"/>
    <w:rsid w:val="00966288"/>
    <w:rsid w:val="00972D2F"/>
    <w:rsid w:val="00977B87"/>
    <w:rsid w:val="00981570"/>
    <w:rsid w:val="00996FDB"/>
    <w:rsid w:val="009A60E9"/>
    <w:rsid w:val="009B3FA3"/>
    <w:rsid w:val="009E3A59"/>
    <w:rsid w:val="009F15B4"/>
    <w:rsid w:val="00A02A6F"/>
    <w:rsid w:val="00A075EC"/>
    <w:rsid w:val="00A35F69"/>
    <w:rsid w:val="00A506CA"/>
    <w:rsid w:val="00A67552"/>
    <w:rsid w:val="00A9116A"/>
    <w:rsid w:val="00A96C83"/>
    <w:rsid w:val="00A971EC"/>
    <w:rsid w:val="00AB61E8"/>
    <w:rsid w:val="00AD615C"/>
    <w:rsid w:val="00AE240B"/>
    <w:rsid w:val="00B06794"/>
    <w:rsid w:val="00B615F9"/>
    <w:rsid w:val="00B97A0A"/>
    <w:rsid w:val="00BB1812"/>
    <w:rsid w:val="00BB26B1"/>
    <w:rsid w:val="00BC755D"/>
    <w:rsid w:val="00BF2116"/>
    <w:rsid w:val="00BF36DF"/>
    <w:rsid w:val="00C13681"/>
    <w:rsid w:val="00C5216F"/>
    <w:rsid w:val="00C74138"/>
    <w:rsid w:val="00C8425C"/>
    <w:rsid w:val="00C87012"/>
    <w:rsid w:val="00CB3923"/>
    <w:rsid w:val="00CB3A70"/>
    <w:rsid w:val="00CC3100"/>
    <w:rsid w:val="00CD3411"/>
    <w:rsid w:val="00D001BB"/>
    <w:rsid w:val="00D00EFB"/>
    <w:rsid w:val="00D01D42"/>
    <w:rsid w:val="00D037BE"/>
    <w:rsid w:val="00D05273"/>
    <w:rsid w:val="00DB2DB5"/>
    <w:rsid w:val="00DF6452"/>
    <w:rsid w:val="00DF73B7"/>
    <w:rsid w:val="00E1407E"/>
    <w:rsid w:val="00E15666"/>
    <w:rsid w:val="00E27E27"/>
    <w:rsid w:val="00E43D94"/>
    <w:rsid w:val="00E81CF4"/>
    <w:rsid w:val="00E92FF8"/>
    <w:rsid w:val="00E93A2E"/>
    <w:rsid w:val="00EC1649"/>
    <w:rsid w:val="00EC5476"/>
    <w:rsid w:val="00EC6193"/>
    <w:rsid w:val="00F049A0"/>
    <w:rsid w:val="00F43A87"/>
    <w:rsid w:val="00F52613"/>
    <w:rsid w:val="00F534FB"/>
    <w:rsid w:val="00F76C34"/>
    <w:rsid w:val="00F85612"/>
    <w:rsid w:val="00F85F29"/>
    <w:rsid w:val="00FB43FC"/>
    <w:rsid w:val="00FB4B26"/>
    <w:rsid w:val="00FC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41C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71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rsid w:val="007718D6"/>
    <w:rPr>
      <w:rFonts w:ascii="Arial" w:hAnsi="Arial" w:cs="Arial"/>
      <w:i/>
      <w:iCs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81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815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81570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81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81570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71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rsid w:val="007718D6"/>
    <w:rPr>
      <w:rFonts w:ascii="Arial" w:hAnsi="Arial" w:cs="Arial"/>
      <w:i/>
      <w:iCs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81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815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81570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81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81570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89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Колобова Анна Анатольевна</cp:lastModifiedBy>
  <cp:revision>58</cp:revision>
  <cp:lastPrinted>2023-09-12T06:32:00Z</cp:lastPrinted>
  <dcterms:created xsi:type="dcterms:W3CDTF">2023-09-08T08:13:00Z</dcterms:created>
  <dcterms:modified xsi:type="dcterms:W3CDTF">2023-09-13T13:15:00Z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М.В. Городилов</vt:lpwstr>
  </property>
  <property fmtid="{D5CDD505-2E9C-101B-9397-08002B2CF9AE}" pid="5" name="Содержание">
    <vt:lpwstr>О внесении изменений в приказ департамента информатизации и связи Ярославской области от 06.11.2008 № 1</vt:lpwstr>
  </property>
</Properties>
</file>